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2B85B718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B53BA8">
              <w:rPr>
                <w:b/>
                <w:sz w:val="26"/>
                <w:szCs w:val="26"/>
              </w:rPr>
              <w:t>_</w:t>
            </w:r>
            <w:r w:rsidR="00EB335E">
              <w:rPr>
                <w:b/>
                <w:sz w:val="26"/>
                <w:szCs w:val="26"/>
              </w:rPr>
              <w:t>190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0F477795" w:rsidR="00A67559" w:rsidRPr="00D57EFB" w:rsidRDefault="0064099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4099F">
              <w:rPr>
                <w:b/>
                <w:sz w:val="26"/>
                <w:szCs w:val="26"/>
                <w:lang w:val="en-US"/>
              </w:rPr>
              <w:t>2007908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79F592D1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4099F" w:rsidRPr="0064099F">
        <w:rPr>
          <w:b/>
          <w:sz w:val="26"/>
          <w:szCs w:val="26"/>
        </w:rPr>
        <w:t>Звено промежуточное ПТМ-7-3А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826"/>
        <w:gridCol w:w="825"/>
        <w:gridCol w:w="825"/>
        <w:gridCol w:w="825"/>
        <w:gridCol w:w="1543"/>
        <w:gridCol w:w="916"/>
      </w:tblGrid>
      <w:tr w:rsidR="0064099F" w:rsidRPr="0064099F" w14:paraId="7D176029" w14:textId="77777777" w:rsidTr="0064099F">
        <w:trPr>
          <w:trHeight w:val="300"/>
        </w:trPr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A552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 xml:space="preserve">Размеры, </w:t>
            </w:r>
            <w:proofErr w:type="gramStart"/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7CF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521" w14:textId="50E2330E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336E6F24" wp14:editId="34BA370E">
                  <wp:simplePos x="0" y="0"/>
                  <wp:positionH relativeFrom="column">
                    <wp:posOffset>1080770</wp:posOffset>
                  </wp:positionH>
                  <wp:positionV relativeFrom="paragraph">
                    <wp:posOffset>-194945</wp:posOffset>
                  </wp:positionV>
                  <wp:extent cx="2228850" cy="15144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 xml:space="preserve">Масса, </w:t>
            </w:r>
            <w:proofErr w:type="gramStart"/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proofErr w:type="gramEnd"/>
          </w:p>
        </w:tc>
      </w:tr>
      <w:tr w:rsidR="0064099F" w:rsidRPr="0064099F" w14:paraId="707EA1B2" w14:textId="77777777" w:rsidTr="0064099F">
        <w:trPr>
          <w:trHeight w:val="9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088C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BE1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E959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B04F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8A48" w14:textId="77777777" w:rsidR="0064099F" w:rsidRPr="0064099F" w:rsidRDefault="0064099F" w:rsidP="0064099F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637" w14:textId="77777777" w:rsidR="0064099F" w:rsidRPr="0064099F" w:rsidRDefault="0064099F" w:rsidP="0064099F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099F" w:rsidRPr="0064099F" w14:paraId="5C87B1C5" w14:textId="77777777" w:rsidTr="0064099F">
        <w:trPr>
          <w:trHeight w:val="3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213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8D8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2D6C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51BD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0C5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68A1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</w:tbl>
    <w:p w14:paraId="35C8E681" w14:textId="5DD509B4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1AC6E32B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 w:rsidR="00433E1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D85E1" w14:textId="77777777" w:rsidR="00A16219" w:rsidRDefault="00A16219">
      <w:r>
        <w:separator/>
      </w:r>
    </w:p>
  </w:endnote>
  <w:endnote w:type="continuationSeparator" w:id="0">
    <w:p w14:paraId="2C1FD0E7" w14:textId="77777777" w:rsidR="00A16219" w:rsidRDefault="00A1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23E1C" w14:textId="77777777" w:rsidR="00A16219" w:rsidRDefault="00A16219">
      <w:r>
        <w:separator/>
      </w:r>
    </w:p>
  </w:footnote>
  <w:footnote w:type="continuationSeparator" w:id="0">
    <w:p w14:paraId="3F85BC8B" w14:textId="77777777" w:rsidR="00A16219" w:rsidRDefault="00A1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41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99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6219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A8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0F41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8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35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7032A-8376-4888-8EEB-F6C472A7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894</Words>
  <Characters>6844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2015-10-09T08:51:00Z</dcterms:created>
  <dcterms:modified xsi:type="dcterms:W3CDTF">2015-10-09T08:51:00Z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